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5F" w:rsidRPr="00E71270" w:rsidRDefault="00C2275F" w:rsidP="002A51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1270">
        <w:rPr>
          <w:rFonts w:ascii="Times New Roman" w:hAnsi="Times New Roman"/>
          <w:b/>
          <w:sz w:val="24"/>
          <w:szCs w:val="24"/>
        </w:rPr>
        <w:t>Муниципальное бюджетное консультативно-диагностическое учреждение</w:t>
      </w:r>
    </w:p>
    <w:p w:rsidR="00C2275F" w:rsidRPr="00E71270" w:rsidRDefault="00C2275F" w:rsidP="002A51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1270">
        <w:rPr>
          <w:rFonts w:ascii="Times New Roman" w:hAnsi="Times New Roman"/>
          <w:b/>
          <w:sz w:val="24"/>
          <w:szCs w:val="24"/>
        </w:rPr>
        <w:t>«Психолого-медико-педагогическая комиссия»</w:t>
      </w:r>
    </w:p>
    <w:p w:rsidR="00C2275F" w:rsidRPr="00E71270" w:rsidRDefault="00C2275F" w:rsidP="002A51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18540, г"/>
        </w:smartTagPr>
        <w:r w:rsidRPr="00E71270">
          <w:rPr>
            <w:rFonts w:ascii="Times New Roman" w:hAnsi="Times New Roman"/>
            <w:sz w:val="24"/>
            <w:szCs w:val="24"/>
          </w:rPr>
          <w:t>618540, г</w:t>
        </w:r>
      </w:smartTag>
      <w:r w:rsidRPr="00E71270">
        <w:rPr>
          <w:rFonts w:ascii="Times New Roman" w:hAnsi="Times New Roman"/>
          <w:sz w:val="24"/>
          <w:szCs w:val="24"/>
        </w:rPr>
        <w:t>. Соликамск, Пермский край, ул. 20-лет Победы, 138</w:t>
      </w:r>
    </w:p>
    <w:p w:rsidR="00C2275F" w:rsidRPr="00E71270" w:rsidRDefault="00C2275F" w:rsidP="002A51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1270">
        <w:rPr>
          <w:rFonts w:ascii="Times New Roman" w:hAnsi="Times New Roman"/>
          <w:sz w:val="24"/>
          <w:szCs w:val="24"/>
        </w:rPr>
        <w:t xml:space="preserve">тел./факс: 8(34253)7-71-50, </w:t>
      </w:r>
      <w:r w:rsidRPr="00E71270">
        <w:rPr>
          <w:rFonts w:ascii="Times New Roman" w:hAnsi="Times New Roman"/>
          <w:sz w:val="24"/>
          <w:szCs w:val="24"/>
          <w:lang w:val="en-US"/>
        </w:rPr>
        <w:t>solikamskpmpk</w:t>
      </w:r>
      <w:r w:rsidRPr="00E71270">
        <w:rPr>
          <w:rFonts w:ascii="Times New Roman" w:hAnsi="Times New Roman"/>
          <w:sz w:val="24"/>
          <w:szCs w:val="24"/>
        </w:rPr>
        <w:t>@</w:t>
      </w:r>
      <w:r w:rsidRPr="00E71270">
        <w:rPr>
          <w:rFonts w:ascii="Times New Roman" w:hAnsi="Times New Roman"/>
          <w:sz w:val="24"/>
          <w:szCs w:val="24"/>
          <w:lang w:val="en-US"/>
        </w:rPr>
        <w:t>yandex</w:t>
      </w:r>
      <w:r w:rsidRPr="00E71270">
        <w:rPr>
          <w:rFonts w:ascii="Times New Roman" w:hAnsi="Times New Roman"/>
          <w:sz w:val="24"/>
          <w:szCs w:val="24"/>
        </w:rPr>
        <w:t>.</w:t>
      </w:r>
      <w:r w:rsidRPr="00E71270">
        <w:rPr>
          <w:rFonts w:ascii="Times New Roman" w:hAnsi="Times New Roman"/>
          <w:sz w:val="24"/>
          <w:szCs w:val="24"/>
          <w:lang w:val="en-US"/>
        </w:rPr>
        <w:t>ru</w:t>
      </w:r>
    </w:p>
    <w:p w:rsidR="00C2275F" w:rsidRDefault="00C2275F" w:rsidP="00E71270">
      <w:pPr>
        <w:spacing w:after="0"/>
        <w:ind w:left="3686"/>
        <w:jc w:val="both"/>
        <w:rPr>
          <w:rFonts w:ascii="Times New Roman" w:hAnsi="Times New Roman"/>
          <w:sz w:val="24"/>
          <w:szCs w:val="24"/>
        </w:rPr>
      </w:pPr>
    </w:p>
    <w:p w:rsidR="00C2275F" w:rsidRDefault="00C2275F" w:rsidP="00E71270">
      <w:pPr>
        <w:spacing w:after="0"/>
        <w:ind w:left="3686"/>
        <w:jc w:val="both"/>
        <w:rPr>
          <w:rFonts w:ascii="Times New Roman" w:hAnsi="Times New Roman"/>
          <w:sz w:val="24"/>
          <w:szCs w:val="24"/>
        </w:rPr>
      </w:pPr>
    </w:p>
    <w:p w:rsidR="00C2275F" w:rsidRPr="00E71270" w:rsidRDefault="00C2275F" w:rsidP="00E71270">
      <w:pPr>
        <w:spacing w:after="0"/>
        <w:ind w:left="3686"/>
        <w:jc w:val="both"/>
        <w:rPr>
          <w:rFonts w:ascii="Times New Roman" w:hAnsi="Times New Roman"/>
          <w:sz w:val="24"/>
          <w:szCs w:val="24"/>
        </w:rPr>
      </w:pPr>
    </w:p>
    <w:p w:rsidR="00C2275F" w:rsidRPr="008A33D6" w:rsidRDefault="00C2275F" w:rsidP="00A323FA">
      <w:pPr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 w:rsidRPr="008A33D6">
        <w:rPr>
          <w:rFonts w:ascii="Times New Roman" w:hAnsi="Times New Roman"/>
          <w:sz w:val="28"/>
          <w:szCs w:val="28"/>
        </w:rPr>
        <w:t>Руководителю МБКДУ «Психолого-медико-</w:t>
      </w:r>
    </w:p>
    <w:p w:rsidR="00C2275F" w:rsidRPr="008A33D6" w:rsidRDefault="00C2275F" w:rsidP="00A323FA">
      <w:pPr>
        <w:spacing w:after="0" w:line="240" w:lineRule="auto"/>
        <w:ind w:left="3402"/>
        <w:jc w:val="both"/>
        <w:rPr>
          <w:rFonts w:ascii="Times New Roman" w:hAnsi="Times New Roman"/>
          <w:sz w:val="28"/>
          <w:szCs w:val="28"/>
        </w:rPr>
      </w:pPr>
      <w:r w:rsidRPr="008A33D6">
        <w:rPr>
          <w:rFonts w:ascii="Times New Roman" w:hAnsi="Times New Roman"/>
          <w:sz w:val="28"/>
          <w:szCs w:val="28"/>
        </w:rPr>
        <w:t>педагогическая комиссия» Н.Н.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33D6">
        <w:rPr>
          <w:rFonts w:ascii="Times New Roman" w:hAnsi="Times New Roman"/>
          <w:sz w:val="28"/>
          <w:szCs w:val="28"/>
        </w:rPr>
        <w:t>Журавлёвой</w:t>
      </w:r>
    </w:p>
    <w:p w:rsidR="00C2275F" w:rsidRDefault="00C2275F" w:rsidP="00A323FA">
      <w:pPr>
        <w:pStyle w:val="NoSpacing"/>
        <w:ind w:left="3402"/>
        <w:jc w:val="both"/>
        <w:rPr>
          <w:rFonts w:ascii="Times New Roman" w:hAnsi="Times New Roman"/>
          <w:sz w:val="28"/>
          <w:szCs w:val="28"/>
        </w:rPr>
      </w:pPr>
    </w:p>
    <w:p w:rsidR="00C2275F" w:rsidRPr="008A33D6" w:rsidRDefault="00C2275F" w:rsidP="00A323FA">
      <w:pPr>
        <w:pStyle w:val="NoSpacing"/>
        <w:ind w:left="3402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Фамилия Имя Отчество родителя/зак.представителя</w:t>
      </w:r>
    </w:p>
    <w:p w:rsidR="00C2275F" w:rsidRPr="008A33D6" w:rsidRDefault="00C2275F" w:rsidP="00A323FA">
      <w:pPr>
        <w:pStyle w:val="NoSpacing"/>
        <w:ind w:left="3402"/>
        <w:jc w:val="both"/>
        <w:rPr>
          <w:rFonts w:ascii="Times New Roman" w:hAnsi="Times New Roman"/>
          <w:sz w:val="28"/>
          <w:szCs w:val="28"/>
        </w:rPr>
      </w:pPr>
      <w:r w:rsidRPr="008A33D6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>:</w:t>
      </w:r>
    </w:p>
    <w:p w:rsidR="00C2275F" w:rsidRPr="008A33D6" w:rsidRDefault="00C2275F" w:rsidP="008A33D6">
      <w:pPr>
        <w:pStyle w:val="NoSpacing"/>
        <w:ind w:left="34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 по адресу:</w:t>
      </w:r>
    </w:p>
    <w:p w:rsidR="00C2275F" w:rsidRPr="008A33D6" w:rsidRDefault="00C2275F" w:rsidP="00A323FA">
      <w:pPr>
        <w:pStyle w:val="NoSpacing"/>
        <w:ind w:left="34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сотовый телефон</w:t>
      </w:r>
    </w:p>
    <w:bookmarkEnd w:id="0"/>
    <w:p w:rsidR="00C2275F" w:rsidRPr="00E71270" w:rsidRDefault="00C2275F" w:rsidP="002A5188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C2275F" w:rsidRPr="00E71270" w:rsidRDefault="00C2275F" w:rsidP="002A5188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C2275F" w:rsidRPr="00E71270" w:rsidRDefault="00C2275F" w:rsidP="00A34CC3">
      <w:pPr>
        <w:jc w:val="center"/>
        <w:rPr>
          <w:rFonts w:ascii="Times New Roman" w:hAnsi="Times New Roman"/>
          <w:b/>
          <w:sz w:val="28"/>
          <w:szCs w:val="28"/>
        </w:rPr>
      </w:pPr>
      <w:r w:rsidRPr="00E71270">
        <w:rPr>
          <w:rFonts w:ascii="Times New Roman" w:hAnsi="Times New Roman"/>
          <w:b/>
          <w:sz w:val="28"/>
          <w:szCs w:val="28"/>
        </w:rPr>
        <w:t>Заявление родителя (законного представителя) ребёнка</w:t>
      </w:r>
    </w:p>
    <w:p w:rsidR="00C2275F" w:rsidRPr="00E71270" w:rsidRDefault="00C2275F" w:rsidP="008A33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270">
        <w:rPr>
          <w:rFonts w:ascii="Times New Roman" w:hAnsi="Times New Roman"/>
          <w:sz w:val="28"/>
          <w:szCs w:val="28"/>
        </w:rPr>
        <w:t xml:space="preserve">Прошу провести комплексное психолого-медико-педагогическое обследование </w:t>
      </w:r>
      <w:r>
        <w:rPr>
          <w:rFonts w:ascii="Times New Roman" w:hAnsi="Times New Roman"/>
          <w:sz w:val="28"/>
          <w:szCs w:val="28"/>
        </w:rPr>
        <w:t xml:space="preserve">моего </w:t>
      </w:r>
      <w:r w:rsidRPr="00E71270">
        <w:rPr>
          <w:rFonts w:ascii="Times New Roman" w:hAnsi="Times New Roman"/>
          <w:sz w:val="28"/>
          <w:szCs w:val="28"/>
        </w:rPr>
        <w:t>ребе</w:t>
      </w:r>
      <w:r>
        <w:rPr>
          <w:rFonts w:ascii="Times New Roman" w:hAnsi="Times New Roman"/>
          <w:sz w:val="28"/>
          <w:szCs w:val="28"/>
        </w:rPr>
        <w:t xml:space="preserve">нка </w:t>
      </w:r>
      <w:r>
        <w:rPr>
          <w:rFonts w:ascii="Times New Roman" w:hAnsi="Times New Roman"/>
          <w:b/>
          <w:i/>
          <w:sz w:val="28"/>
          <w:szCs w:val="28"/>
        </w:rPr>
        <w:t>Фамилия Имя Отчество, 01.01.2000 года рождения, зарегистрированного по адресу …</w:t>
      </w:r>
    </w:p>
    <w:p w:rsidR="00C2275F" w:rsidRPr="00E71270" w:rsidRDefault="00C2275F" w:rsidP="00E71270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270">
        <w:rPr>
          <w:rFonts w:ascii="Times New Roman" w:hAnsi="Times New Roman"/>
          <w:sz w:val="28"/>
          <w:szCs w:val="28"/>
        </w:rPr>
        <w:t>при необходимости включающее предварительное обследование у специалистов соответствующего профиля в Центре психолого-педагогической и медико-социальной помощи или у независимых экспертов, а также запрос сведений из других организаций (медицинских, осуществляющих социальное обслуживание, профилактику общественно опасного поведения и т.п.).</w:t>
      </w:r>
    </w:p>
    <w:p w:rsidR="00C2275F" w:rsidRPr="00E71270" w:rsidRDefault="00C2275F" w:rsidP="00E71270">
      <w:pPr>
        <w:tabs>
          <w:tab w:val="left" w:pos="315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270">
        <w:rPr>
          <w:rFonts w:ascii="Times New Roman" w:hAnsi="Times New Roman"/>
          <w:sz w:val="28"/>
          <w:szCs w:val="28"/>
        </w:rPr>
        <w:t>Ознакомлен</w:t>
      </w:r>
      <w:r>
        <w:rPr>
          <w:rFonts w:ascii="Times New Roman" w:hAnsi="Times New Roman"/>
          <w:sz w:val="28"/>
          <w:szCs w:val="28"/>
        </w:rPr>
        <w:t>(а)</w:t>
      </w:r>
      <w:r w:rsidRPr="00E71270">
        <w:rPr>
          <w:rFonts w:ascii="Times New Roman" w:hAnsi="Times New Roman"/>
          <w:sz w:val="28"/>
          <w:szCs w:val="28"/>
        </w:rPr>
        <w:t xml:space="preserve"> с тем, что при предварительном обследовании и в работе ПМПК применяются методики комплексного психолого-медико-педагогического обследования.</w:t>
      </w:r>
    </w:p>
    <w:p w:rsidR="00C2275F" w:rsidRPr="00E71270" w:rsidRDefault="00C2275F" w:rsidP="00E71270">
      <w:pPr>
        <w:tabs>
          <w:tab w:val="left" w:pos="315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270">
        <w:rPr>
          <w:rFonts w:ascii="Times New Roman" w:hAnsi="Times New Roman"/>
          <w:sz w:val="28"/>
          <w:szCs w:val="28"/>
        </w:rPr>
        <w:t>Прошу предоставить мне копию заключения ПМПК и особых мнений специалистов (при их наличии).</w:t>
      </w:r>
    </w:p>
    <w:p w:rsidR="00C2275F" w:rsidRPr="00E71270" w:rsidRDefault="00C2275F" w:rsidP="00E71270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5F" w:rsidRPr="00E71270" w:rsidRDefault="00C2275F" w:rsidP="00E71270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270">
        <w:rPr>
          <w:rFonts w:ascii="Times New Roman" w:hAnsi="Times New Roman"/>
          <w:sz w:val="28"/>
          <w:szCs w:val="28"/>
        </w:rPr>
        <w:t>«______» ____</w:t>
      </w:r>
      <w:r>
        <w:rPr>
          <w:rFonts w:ascii="Times New Roman" w:hAnsi="Times New Roman"/>
          <w:sz w:val="28"/>
          <w:szCs w:val="28"/>
        </w:rPr>
        <w:t>________</w:t>
      </w:r>
      <w:r w:rsidRPr="00E71270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 xml:space="preserve">  _______ года</w:t>
      </w:r>
    </w:p>
    <w:p w:rsidR="00C2275F" w:rsidRPr="00E71270" w:rsidRDefault="00C2275F" w:rsidP="00E71270">
      <w:pPr>
        <w:tabs>
          <w:tab w:val="left" w:pos="15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ab/>
      </w:r>
      <w:r w:rsidRPr="00E71270">
        <w:rPr>
          <w:rFonts w:ascii="Times New Roman" w:hAnsi="Times New Roman"/>
          <w:sz w:val="28"/>
          <w:szCs w:val="28"/>
          <w:vertAlign w:val="superscript"/>
        </w:rPr>
        <w:t>дата оформления направления</w:t>
      </w:r>
    </w:p>
    <w:p w:rsidR="00C2275F" w:rsidRDefault="00C2275F" w:rsidP="00E71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5F" w:rsidRDefault="00C2275F" w:rsidP="00E71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_______________/_______________________________</w:t>
      </w:r>
    </w:p>
    <w:p w:rsidR="00C2275F" w:rsidRPr="00E71270" w:rsidRDefault="00C2275F" w:rsidP="00E712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подпись /ФИО законного представителя</w:t>
      </w:r>
    </w:p>
    <w:sectPr w:rsidR="00C2275F" w:rsidRPr="00E71270" w:rsidSect="004E250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2597"/>
    <w:rsid w:val="002A5188"/>
    <w:rsid w:val="002F19A7"/>
    <w:rsid w:val="003405CA"/>
    <w:rsid w:val="00373B0A"/>
    <w:rsid w:val="00415212"/>
    <w:rsid w:val="004E250B"/>
    <w:rsid w:val="00562597"/>
    <w:rsid w:val="005D00D3"/>
    <w:rsid w:val="006068EE"/>
    <w:rsid w:val="008926D5"/>
    <w:rsid w:val="008A33D6"/>
    <w:rsid w:val="00A323FA"/>
    <w:rsid w:val="00A34CC3"/>
    <w:rsid w:val="00A80E23"/>
    <w:rsid w:val="00B24F61"/>
    <w:rsid w:val="00C2275F"/>
    <w:rsid w:val="00D03CA7"/>
    <w:rsid w:val="00D25AEA"/>
    <w:rsid w:val="00D41AF1"/>
    <w:rsid w:val="00DB3CB2"/>
    <w:rsid w:val="00E71270"/>
    <w:rsid w:val="00F6324D"/>
    <w:rsid w:val="00F86170"/>
    <w:rsid w:val="00F9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2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5188"/>
  </w:style>
  <w:style w:type="paragraph" w:styleId="BalloonText">
    <w:name w:val="Balloon Text"/>
    <w:basedOn w:val="Normal"/>
    <w:link w:val="BalloonTextChar"/>
    <w:uiPriority w:val="99"/>
    <w:semiHidden/>
    <w:rsid w:val="008A3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33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206</Words>
  <Characters>1179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днс</cp:lastModifiedBy>
  <cp:revision>16</cp:revision>
  <cp:lastPrinted>2018-03-23T10:17:00Z</cp:lastPrinted>
  <dcterms:created xsi:type="dcterms:W3CDTF">2016-07-29T06:48:00Z</dcterms:created>
  <dcterms:modified xsi:type="dcterms:W3CDTF">2018-05-04T18:07:00Z</dcterms:modified>
</cp:coreProperties>
</file>